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EE6" w:rsidRPr="009254C7" w:rsidRDefault="00721EE6" w:rsidP="00EA67D2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254C7">
        <w:rPr>
          <w:rFonts w:ascii="Times New Roman" w:hAnsi="Times New Roman"/>
          <w:b/>
          <w:sz w:val="28"/>
          <w:szCs w:val="28"/>
        </w:rPr>
        <w:tab/>
      </w:r>
      <w:r w:rsidRPr="009254C7">
        <w:rPr>
          <w:rFonts w:ascii="Times New Roman" w:hAnsi="Times New Roman"/>
          <w:b/>
          <w:sz w:val="28"/>
          <w:szCs w:val="28"/>
        </w:rPr>
        <w:tab/>
        <w:t>ПРОЕКТ</w:t>
      </w:r>
    </w:p>
    <w:p w:rsidR="00721EE6" w:rsidRPr="009254C7" w:rsidRDefault="00721EE6" w:rsidP="009254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54C7">
        <w:rPr>
          <w:rFonts w:ascii="Times New Roman" w:hAnsi="Times New Roman"/>
          <w:b/>
          <w:sz w:val="28"/>
          <w:szCs w:val="28"/>
        </w:rPr>
        <w:t xml:space="preserve"> СОВЕТ ЕЙСКОГО ГОРОДСКОГО ПОСЕЛЕНИЯ</w:t>
      </w:r>
    </w:p>
    <w:p w:rsidR="00721EE6" w:rsidRPr="009254C7" w:rsidRDefault="00721EE6" w:rsidP="009254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54C7">
        <w:rPr>
          <w:rFonts w:ascii="Times New Roman" w:hAnsi="Times New Roman"/>
          <w:b/>
          <w:sz w:val="28"/>
          <w:szCs w:val="28"/>
        </w:rPr>
        <w:t>ЕЙСКОГО РАЙОНА</w:t>
      </w:r>
    </w:p>
    <w:p w:rsidR="00721EE6" w:rsidRPr="009254C7" w:rsidRDefault="00721EE6" w:rsidP="009254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21EE6" w:rsidRPr="009254C7" w:rsidRDefault="00721EE6" w:rsidP="009254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254C7">
        <w:rPr>
          <w:rFonts w:ascii="Times New Roman" w:hAnsi="Times New Roman"/>
          <w:b/>
          <w:sz w:val="28"/>
          <w:szCs w:val="28"/>
        </w:rPr>
        <w:t>РЕШЕНИЕ</w:t>
      </w:r>
    </w:p>
    <w:p w:rsidR="00721EE6" w:rsidRDefault="00721EE6" w:rsidP="009254C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1EE6" w:rsidRDefault="00721EE6" w:rsidP="009254C7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21EE6" w:rsidRDefault="00721EE6" w:rsidP="00EA67D2">
      <w:pPr>
        <w:pStyle w:val="ConsPlusNormal"/>
        <w:ind w:left="851" w:right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Положения о порядке проведения конкурса на замещение должности муниципальной службы </w:t>
      </w:r>
    </w:p>
    <w:p w:rsidR="00721EE6" w:rsidRDefault="00721EE6" w:rsidP="00EA67D2">
      <w:pPr>
        <w:pStyle w:val="ConsPlusNormal"/>
        <w:ind w:left="851" w:right="8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Ейском городском поселении Ейского района</w:t>
      </w:r>
    </w:p>
    <w:p w:rsidR="00721EE6" w:rsidRDefault="00721EE6" w:rsidP="009254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EE6" w:rsidRDefault="00721EE6" w:rsidP="009254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1EE6" w:rsidRPr="00F83044" w:rsidRDefault="00721EE6" w:rsidP="009254C7">
      <w:pPr>
        <w:pStyle w:val="ConsPlusNormal"/>
        <w:tabs>
          <w:tab w:val="left" w:pos="567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F83044">
        <w:rPr>
          <w:rFonts w:ascii="Times New Roman" w:hAnsi="Times New Roman" w:cs="Times New Roman"/>
          <w:sz w:val="28"/>
          <w:szCs w:val="28"/>
        </w:rPr>
        <w:t xml:space="preserve">целях обеспечения прав граждан на равный доступ к муниципальной службе, в соответствии с Федеральным </w:t>
      </w:r>
      <w:hyperlink r:id="rId6" w:history="1">
        <w:r w:rsidRPr="009254C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83044">
        <w:rPr>
          <w:rFonts w:ascii="Times New Roman" w:hAnsi="Times New Roman" w:cs="Times New Roman"/>
          <w:sz w:val="28"/>
          <w:szCs w:val="28"/>
        </w:rPr>
        <w:t xml:space="preserve"> от 2 марта 2007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83044">
        <w:rPr>
          <w:rFonts w:ascii="Times New Roman" w:hAnsi="Times New Roman" w:cs="Times New Roman"/>
          <w:sz w:val="28"/>
          <w:szCs w:val="28"/>
        </w:rPr>
        <w:t xml:space="preserve"> 25-ФЗ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F83044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", </w:t>
      </w:r>
      <w:hyperlink r:id="rId7" w:history="1">
        <w:r w:rsidRPr="009254C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F83044">
        <w:rPr>
          <w:rFonts w:ascii="Times New Roman" w:hAnsi="Times New Roman" w:cs="Times New Roman"/>
          <w:sz w:val="28"/>
          <w:szCs w:val="28"/>
        </w:rPr>
        <w:t xml:space="preserve"> Краснодарского края от 8 июня 2007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83044">
        <w:rPr>
          <w:rFonts w:ascii="Times New Roman" w:hAnsi="Times New Roman" w:cs="Times New Roman"/>
          <w:sz w:val="28"/>
          <w:szCs w:val="28"/>
        </w:rPr>
        <w:t xml:space="preserve"> 1244-КЗ 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F83044">
        <w:rPr>
          <w:rFonts w:ascii="Times New Roman" w:hAnsi="Times New Roman" w:cs="Times New Roman"/>
          <w:sz w:val="28"/>
          <w:szCs w:val="28"/>
        </w:rPr>
        <w:t>О муниципальной службе в Краснодар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F83044">
        <w:rPr>
          <w:rFonts w:ascii="Times New Roman" w:hAnsi="Times New Roman" w:cs="Times New Roman"/>
          <w:sz w:val="28"/>
          <w:szCs w:val="28"/>
        </w:rPr>
        <w:t>ском крае</w:t>
      </w:r>
      <w:r>
        <w:rPr>
          <w:rFonts w:ascii="Times New Roman" w:hAnsi="Times New Roman" w:cs="Times New Roman"/>
          <w:sz w:val="28"/>
          <w:szCs w:val="28"/>
        </w:rPr>
        <w:t>"</w:t>
      </w:r>
      <w:r w:rsidRPr="00F83044">
        <w:rPr>
          <w:rFonts w:ascii="Times New Roman" w:hAnsi="Times New Roman" w:cs="Times New Roman"/>
          <w:sz w:val="28"/>
          <w:szCs w:val="28"/>
        </w:rPr>
        <w:t xml:space="preserve"> Совет </w:t>
      </w:r>
      <w:r>
        <w:rPr>
          <w:rFonts w:ascii="Times New Roman" w:hAnsi="Times New Roman" w:cs="Times New Roman"/>
          <w:sz w:val="28"/>
          <w:szCs w:val="28"/>
        </w:rPr>
        <w:t xml:space="preserve">Ейского городского поселения Ейского района  </w:t>
      </w:r>
      <w:r w:rsidRPr="00F83044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044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044">
        <w:rPr>
          <w:rFonts w:ascii="Times New Roman" w:hAnsi="Times New Roman" w:cs="Times New Roman"/>
          <w:sz w:val="28"/>
          <w:szCs w:val="28"/>
        </w:rPr>
        <w:t>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044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044">
        <w:rPr>
          <w:rFonts w:ascii="Times New Roman" w:hAnsi="Times New Roman" w:cs="Times New Roman"/>
          <w:sz w:val="28"/>
          <w:szCs w:val="28"/>
        </w:rPr>
        <w:t>л:</w:t>
      </w:r>
    </w:p>
    <w:p w:rsidR="00721EE6" w:rsidRPr="00F83044" w:rsidRDefault="00721EE6" w:rsidP="009254C7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8304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3044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r:id="rId8" w:history="1">
        <w:r w:rsidRPr="009254C7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F83044">
        <w:rPr>
          <w:rFonts w:ascii="Times New Roman" w:hAnsi="Times New Roman" w:cs="Times New Roman"/>
          <w:sz w:val="28"/>
          <w:szCs w:val="28"/>
        </w:rPr>
        <w:t xml:space="preserve"> о порядке проведения конкурса на замещение должности муниципальной службы в</w:t>
      </w:r>
      <w:r>
        <w:rPr>
          <w:rFonts w:ascii="Times New Roman" w:hAnsi="Times New Roman" w:cs="Times New Roman"/>
          <w:sz w:val="28"/>
          <w:szCs w:val="28"/>
        </w:rPr>
        <w:t xml:space="preserve"> Ейском городском поселении Ейского района</w:t>
      </w:r>
      <w:r w:rsidRPr="00F83044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721EE6" w:rsidRPr="000542C6" w:rsidRDefault="00721EE6" w:rsidP="009254C7">
      <w:pPr>
        <w:pStyle w:val="ConsPlusNormal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42C6"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>
        <w:rPr>
          <w:rFonts w:ascii="Times New Roman" w:hAnsi="Times New Roman" w:cs="Times New Roman"/>
          <w:color w:val="000000"/>
          <w:sz w:val="28"/>
          <w:szCs w:val="28"/>
        </w:rPr>
        <w:t>Признать утратившим силу р</w:t>
      </w:r>
      <w:r w:rsidRPr="000542C6">
        <w:rPr>
          <w:rFonts w:ascii="Times New Roman" w:hAnsi="Times New Roman" w:cs="Times New Roman"/>
          <w:color w:val="000000"/>
          <w:sz w:val="28"/>
          <w:szCs w:val="28"/>
        </w:rPr>
        <w:t>ешение Совета Ейского городского поселения Ейского района 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27 февраля 2008 года № 7/6</w:t>
      </w:r>
      <w:r w:rsidRPr="000542C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0542C6">
        <w:rPr>
          <w:rFonts w:ascii="Times New Roman" w:hAnsi="Times New Roman" w:cs="Times New Roman"/>
          <w:color w:val="000000"/>
          <w:sz w:val="28"/>
          <w:szCs w:val="28"/>
        </w:rPr>
        <w:t>Об утверждении Положения о порядке проведения конкурса на замещение должности муници</w:t>
      </w: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0542C6">
        <w:rPr>
          <w:rFonts w:ascii="Times New Roman" w:hAnsi="Times New Roman" w:cs="Times New Roman"/>
          <w:color w:val="000000"/>
          <w:sz w:val="28"/>
          <w:szCs w:val="28"/>
        </w:rPr>
        <w:t>пальной службы 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542C6">
        <w:rPr>
          <w:rFonts w:ascii="Times New Roman" w:hAnsi="Times New Roman" w:cs="Times New Roman"/>
          <w:color w:val="000000"/>
          <w:sz w:val="28"/>
          <w:szCs w:val="28"/>
        </w:rPr>
        <w:t>Ейском городском поселении Ейского района</w:t>
      </w:r>
      <w:r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0542C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21EE6" w:rsidRPr="009254C7" w:rsidRDefault="00721EE6" w:rsidP="009254C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F83044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Р</w:t>
      </w:r>
      <w:r w:rsidRPr="009254C7">
        <w:rPr>
          <w:rFonts w:ascii="Times New Roman" w:hAnsi="Times New Roman"/>
          <w:sz w:val="28"/>
          <w:szCs w:val="28"/>
        </w:rPr>
        <w:t xml:space="preserve">ешение вступает в силу со дня его </w:t>
      </w:r>
      <w:r>
        <w:rPr>
          <w:rFonts w:ascii="Times New Roman" w:hAnsi="Times New Roman"/>
          <w:sz w:val="28"/>
          <w:szCs w:val="28"/>
        </w:rPr>
        <w:t>обнародования.</w:t>
      </w:r>
    </w:p>
    <w:p w:rsidR="00721EE6" w:rsidRDefault="00721EE6" w:rsidP="009254C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21EE6" w:rsidRPr="009254C7" w:rsidRDefault="00721EE6" w:rsidP="009254C7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3756"/>
        <w:gridCol w:w="2729"/>
        <w:gridCol w:w="3343"/>
      </w:tblGrid>
      <w:tr w:rsidR="00721EE6" w:rsidRPr="004C2BA8" w:rsidTr="007E1038">
        <w:tc>
          <w:tcPr>
            <w:tcW w:w="3756" w:type="dxa"/>
          </w:tcPr>
          <w:p w:rsidR="00721EE6" w:rsidRPr="004C2BA8" w:rsidRDefault="00721EE6" w:rsidP="009254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2BA8">
              <w:rPr>
                <w:rFonts w:ascii="Times New Roman" w:hAnsi="Times New Roman"/>
                <w:sz w:val="28"/>
                <w:szCs w:val="28"/>
              </w:rPr>
              <w:t xml:space="preserve">Глава Ейского  городского поселения Ейского района </w:t>
            </w:r>
          </w:p>
        </w:tc>
        <w:tc>
          <w:tcPr>
            <w:tcW w:w="2729" w:type="dxa"/>
          </w:tcPr>
          <w:p w:rsidR="00721EE6" w:rsidRPr="004C2BA8" w:rsidRDefault="00721EE6" w:rsidP="009254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43" w:type="dxa"/>
          </w:tcPr>
          <w:p w:rsidR="00721EE6" w:rsidRPr="004C2BA8" w:rsidRDefault="00721EE6" w:rsidP="009254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21EE6" w:rsidRPr="004C2BA8" w:rsidRDefault="00721EE6" w:rsidP="009254C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C2BA8">
              <w:rPr>
                <w:rFonts w:ascii="Times New Roman" w:hAnsi="Times New Roman"/>
                <w:sz w:val="28"/>
                <w:szCs w:val="28"/>
              </w:rPr>
              <w:t>В.В.Кульков</w:t>
            </w:r>
          </w:p>
        </w:tc>
      </w:tr>
    </w:tbl>
    <w:p w:rsidR="00721EE6" w:rsidRPr="009254C7" w:rsidRDefault="00721EE6" w:rsidP="009254C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21EE6" w:rsidRPr="009254C7" w:rsidRDefault="00721EE6" w:rsidP="009254C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/>
      </w:tblPr>
      <w:tblGrid>
        <w:gridCol w:w="4608"/>
        <w:gridCol w:w="1865"/>
        <w:gridCol w:w="3355"/>
      </w:tblGrid>
      <w:tr w:rsidR="00721EE6" w:rsidRPr="004C2BA8" w:rsidTr="007E1038">
        <w:tc>
          <w:tcPr>
            <w:tcW w:w="4608" w:type="dxa"/>
          </w:tcPr>
          <w:p w:rsidR="00721EE6" w:rsidRPr="004C2BA8" w:rsidRDefault="00721EE6" w:rsidP="009254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2BA8">
              <w:rPr>
                <w:rFonts w:ascii="Times New Roman" w:hAnsi="Times New Roman"/>
                <w:sz w:val="28"/>
                <w:szCs w:val="28"/>
              </w:rPr>
              <w:t>Председатель Совета  Ейского   городского поселения Ейского</w:t>
            </w:r>
          </w:p>
          <w:p w:rsidR="00721EE6" w:rsidRPr="004C2BA8" w:rsidRDefault="00721EE6" w:rsidP="009254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4C2BA8">
              <w:rPr>
                <w:rFonts w:ascii="Times New Roman" w:hAnsi="Times New Roman"/>
                <w:sz w:val="28"/>
                <w:szCs w:val="28"/>
              </w:rPr>
              <w:t xml:space="preserve">айона </w:t>
            </w:r>
          </w:p>
        </w:tc>
        <w:tc>
          <w:tcPr>
            <w:tcW w:w="1865" w:type="dxa"/>
          </w:tcPr>
          <w:p w:rsidR="00721EE6" w:rsidRPr="004C2BA8" w:rsidRDefault="00721EE6" w:rsidP="009254C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55" w:type="dxa"/>
          </w:tcPr>
          <w:p w:rsidR="00721EE6" w:rsidRPr="004C2BA8" w:rsidRDefault="00721EE6" w:rsidP="009254C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21EE6" w:rsidRPr="004C2BA8" w:rsidRDefault="00721EE6" w:rsidP="009254C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721EE6" w:rsidRPr="004C2BA8" w:rsidRDefault="00721EE6" w:rsidP="009254C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C2BA8">
              <w:rPr>
                <w:rFonts w:ascii="Times New Roman" w:hAnsi="Times New Roman"/>
                <w:sz w:val="28"/>
                <w:szCs w:val="28"/>
              </w:rPr>
              <w:t>О.М.Вяткин</w:t>
            </w:r>
          </w:p>
        </w:tc>
      </w:tr>
    </w:tbl>
    <w:p w:rsidR="00721EE6" w:rsidRDefault="00721EE6" w:rsidP="007E1038"/>
    <w:sectPr w:rsidR="00721EE6" w:rsidSect="007E1038">
      <w:headerReference w:type="default" r:id="rId9"/>
      <w:pgSz w:w="11906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1EE6" w:rsidRDefault="00721EE6" w:rsidP="000542C6">
      <w:pPr>
        <w:spacing w:after="0" w:line="240" w:lineRule="auto"/>
      </w:pPr>
      <w:r>
        <w:separator/>
      </w:r>
    </w:p>
  </w:endnote>
  <w:endnote w:type="continuationSeparator" w:id="1">
    <w:p w:rsidR="00721EE6" w:rsidRDefault="00721EE6" w:rsidP="00054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1EE6" w:rsidRDefault="00721EE6" w:rsidP="000542C6">
      <w:pPr>
        <w:spacing w:after="0" w:line="240" w:lineRule="auto"/>
      </w:pPr>
      <w:r>
        <w:separator/>
      </w:r>
    </w:p>
  </w:footnote>
  <w:footnote w:type="continuationSeparator" w:id="1">
    <w:p w:rsidR="00721EE6" w:rsidRDefault="00721EE6" w:rsidP="00054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EE6" w:rsidRDefault="00721EE6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721EE6" w:rsidRDefault="00721EE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54C7"/>
    <w:rsid w:val="000542C6"/>
    <w:rsid w:val="00055E2C"/>
    <w:rsid w:val="00134D99"/>
    <w:rsid w:val="001C321B"/>
    <w:rsid w:val="004211AB"/>
    <w:rsid w:val="00432474"/>
    <w:rsid w:val="004C2BA8"/>
    <w:rsid w:val="00721EE6"/>
    <w:rsid w:val="007E1038"/>
    <w:rsid w:val="009254C7"/>
    <w:rsid w:val="009901C7"/>
    <w:rsid w:val="009E6E28"/>
    <w:rsid w:val="00A82003"/>
    <w:rsid w:val="00AB676F"/>
    <w:rsid w:val="00CF2876"/>
    <w:rsid w:val="00EA67D2"/>
    <w:rsid w:val="00F830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47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254C7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rsid w:val="009254C7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9254C7"/>
    <w:rPr>
      <w:rFonts w:ascii="Courier New" w:hAnsi="Courier New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054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542C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542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542C6"/>
    <w:rPr>
      <w:rFonts w:cs="Times New Roman"/>
    </w:rPr>
  </w:style>
  <w:style w:type="table" w:styleId="TableGrid">
    <w:name w:val="Table Grid"/>
    <w:basedOn w:val="TableNormal"/>
    <w:uiPriority w:val="99"/>
    <w:locked/>
    <w:rsid w:val="00EA67D2"/>
    <w:pPr>
      <w:spacing w:after="200" w:line="276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304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4015AB25D58BB725F2A6185570EFCC2C2EE8E2570E2E0E45B6504A6A98E478D834636873F3C4CB9297A56E5R6n3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A4015AB25D58BB725F2A6185570EFCC2C2EE8E2574E1E0E1576959ACA1D74B8F84496990387540B8297B52REnD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4015AB25D58BB725F2A7F884162A3C8C4E0D92F76EAE2B6023602F1F6DE41D8C30630D27C7840BDR2nF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240</Words>
  <Characters>1374</Characters>
  <Application>Microsoft Office Outlook</Application>
  <DocSecurity>0</DocSecurity>
  <Lines>0</Lines>
  <Paragraphs>0</Paragraphs>
  <ScaleCrop>false</ScaleCrop>
  <Company>Organization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4</cp:revision>
  <cp:lastPrinted>2014-07-09T11:08:00Z</cp:lastPrinted>
  <dcterms:created xsi:type="dcterms:W3CDTF">2014-07-09T10:55:00Z</dcterms:created>
  <dcterms:modified xsi:type="dcterms:W3CDTF">2014-07-09T11:09:00Z</dcterms:modified>
</cp:coreProperties>
</file>